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A4B8C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KEBLE</w:t>
      </w:r>
      <w:r>
        <w:rPr>
          <w:rFonts w:ascii="Times New Roman" w:hAnsi="Times New Roman" w:cs="Times New Roman"/>
          <w:sz w:val="24"/>
          <w:szCs w:val="24"/>
        </w:rPr>
        <w:t xml:space="preserve">      (fl.1445)</w:t>
      </w:r>
    </w:p>
    <w:p w14:paraId="3910F042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Reresby and Rotherby, Leicestershire.</w:t>
      </w:r>
    </w:p>
    <w:p w14:paraId="59DDE8DE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B8522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6F4630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>He was a witness to an indenture of Bartholomew Brokesby(q.v.).</w:t>
      </w:r>
    </w:p>
    <w:p w14:paraId="6EE47B4C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(Acheson p.85)</w:t>
      </w:r>
    </w:p>
    <w:p w14:paraId="23835A82" w14:textId="77777777" w:rsidR="002511A6" w:rsidRPr="002511A6" w:rsidRDefault="002511A6" w:rsidP="002511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11A6">
        <w:rPr>
          <w:rFonts w:ascii="Times New Roman" w:hAnsi="Times New Roman" w:cs="Times New Roman"/>
          <w:sz w:val="24"/>
          <w:szCs w:val="24"/>
        </w:rPr>
        <w:t>11 May1446</w:t>
      </w:r>
      <w:r w:rsidRPr="002511A6">
        <w:rPr>
          <w:rFonts w:ascii="Times New Roman" w:hAnsi="Times New Roman" w:cs="Times New Roman"/>
          <w:sz w:val="24"/>
          <w:szCs w:val="24"/>
        </w:rPr>
        <w:tab/>
        <w:t>He was one of those who supported Robert Sherard’s declaration that his</w:t>
      </w:r>
    </w:p>
    <w:p w14:paraId="644AC563" w14:textId="0133E427" w:rsidR="002511A6" w:rsidRPr="002511A6" w:rsidRDefault="002511A6" w:rsidP="002511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11A6">
        <w:rPr>
          <w:rFonts w:ascii="Times New Roman" w:hAnsi="Times New Roman" w:cs="Times New Roman"/>
          <w:sz w:val="24"/>
          <w:szCs w:val="24"/>
        </w:rPr>
        <w:tab/>
      </w:r>
      <w:r w:rsidRPr="002511A6">
        <w:rPr>
          <w:rFonts w:ascii="Times New Roman" w:hAnsi="Times New Roman" w:cs="Times New Roman"/>
          <w:sz w:val="24"/>
          <w:szCs w:val="24"/>
        </w:rPr>
        <w:tab/>
        <w:t>wife, Elizabeth, had given birth to a daughter, Joan.  (ibid.pp.89-92)</w:t>
      </w:r>
    </w:p>
    <w:p w14:paraId="4E5B06F9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75BBF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76756" w14:textId="77777777" w:rsidR="005358F4" w:rsidRDefault="005358F4" w:rsidP="005358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</w:p>
    <w:p w14:paraId="2B0086D7" w14:textId="6D138E75" w:rsidR="002511A6" w:rsidRPr="00EB467E" w:rsidRDefault="002511A6" w:rsidP="005358F4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25 November 2023</w:t>
      </w:r>
    </w:p>
    <w:p w14:paraId="2B440385" w14:textId="77777777" w:rsidR="00DD5B8A" w:rsidRPr="005358F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358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15BFE" w14:textId="77777777" w:rsidR="005358F4" w:rsidRDefault="005358F4" w:rsidP="00564E3C">
      <w:pPr>
        <w:spacing w:after="0" w:line="240" w:lineRule="auto"/>
      </w:pPr>
      <w:r>
        <w:separator/>
      </w:r>
    </w:p>
  </w:endnote>
  <w:endnote w:type="continuationSeparator" w:id="0">
    <w:p w14:paraId="4725272C" w14:textId="77777777" w:rsidR="005358F4" w:rsidRDefault="005358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B0E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89B3D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11A6">
      <w:rPr>
        <w:rFonts w:ascii="Times New Roman" w:hAnsi="Times New Roman" w:cs="Times New Roman"/>
        <w:noProof/>
        <w:sz w:val="24"/>
        <w:szCs w:val="24"/>
      </w:rPr>
      <w:t>25 November 2023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085BFD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4D7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BE69" w14:textId="77777777" w:rsidR="005358F4" w:rsidRDefault="005358F4" w:rsidP="00564E3C">
      <w:pPr>
        <w:spacing w:after="0" w:line="240" w:lineRule="auto"/>
      </w:pPr>
      <w:r>
        <w:separator/>
      </w:r>
    </w:p>
  </w:footnote>
  <w:footnote w:type="continuationSeparator" w:id="0">
    <w:p w14:paraId="29A88923" w14:textId="77777777" w:rsidR="005358F4" w:rsidRDefault="005358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2ADE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4EF7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BC0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8F4"/>
    <w:rsid w:val="002511A6"/>
    <w:rsid w:val="00372DC6"/>
    <w:rsid w:val="005358F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5D36A"/>
  <w15:chartTrackingRefBased/>
  <w15:docId w15:val="{313CCE82-1B83-4C53-8D5B-D06CD486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2015-11-09T16:09:00Z</dcterms:created>
  <dcterms:modified xsi:type="dcterms:W3CDTF">2023-11-25T20:21:00Z</dcterms:modified>
</cp:coreProperties>
</file>